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0A956" w14:textId="77777777" w:rsidR="001E788A" w:rsidRPr="007F5D75" w:rsidRDefault="001E788A" w:rsidP="001E788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7F5D75">
        <w:rPr>
          <w:rFonts w:ascii="Times New Roman" w:hAnsi="Times New Roman" w:cs="Times New Roman"/>
          <w:sz w:val="24"/>
          <w:szCs w:val="24"/>
          <w:u w:val="single"/>
        </w:rPr>
        <w:t>William KYNGESMAN</w:t>
      </w:r>
      <w:r w:rsidRPr="007F5D75">
        <w:rPr>
          <w:rFonts w:ascii="Times New Roman" w:hAnsi="Times New Roman" w:cs="Times New Roman"/>
          <w:sz w:val="24"/>
          <w:szCs w:val="24"/>
        </w:rPr>
        <w:t xml:space="preserve">       (fl.1404)</w:t>
      </w:r>
    </w:p>
    <w:p w14:paraId="124D19B1" w14:textId="77777777" w:rsidR="001E788A" w:rsidRPr="007F5D75" w:rsidRDefault="001E788A" w:rsidP="001E788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7F5D75">
        <w:rPr>
          <w:rFonts w:ascii="Times New Roman" w:hAnsi="Times New Roman" w:cs="Times New Roman"/>
          <w:sz w:val="24"/>
          <w:szCs w:val="24"/>
        </w:rPr>
        <w:t>of Wollaston.</w:t>
      </w:r>
    </w:p>
    <w:p w14:paraId="32DF5FC9" w14:textId="77777777" w:rsidR="001E788A" w:rsidRPr="007F5D75" w:rsidRDefault="001E788A" w:rsidP="001E788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E6A7C9C" w14:textId="77777777" w:rsidR="001E788A" w:rsidRPr="007F5D75" w:rsidRDefault="001E788A" w:rsidP="001E788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63B374E" w14:textId="77777777" w:rsidR="001E788A" w:rsidRPr="007F5D75" w:rsidRDefault="001E788A" w:rsidP="001E788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7F5D75">
        <w:rPr>
          <w:rFonts w:ascii="Times New Roman" w:hAnsi="Times New Roman" w:cs="Times New Roman"/>
          <w:sz w:val="24"/>
          <w:szCs w:val="24"/>
        </w:rPr>
        <w:t>19 Nov.1404</w:t>
      </w:r>
      <w:r w:rsidRPr="007F5D75"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78C55B83" w14:textId="77777777" w:rsidR="001E788A" w:rsidRPr="007F5D75" w:rsidRDefault="001E788A" w:rsidP="001E788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7F5D75">
        <w:rPr>
          <w:rFonts w:ascii="Times New Roman" w:hAnsi="Times New Roman" w:cs="Times New Roman"/>
          <w:sz w:val="24"/>
          <w:szCs w:val="24"/>
        </w:rPr>
        <w:tab/>
        <w:t>cities, boroughs and towns and from all secular lords and lay persons having</w:t>
      </w:r>
    </w:p>
    <w:p w14:paraId="4654A8ED" w14:textId="77777777" w:rsidR="001E788A" w:rsidRPr="007F5D75" w:rsidRDefault="001E788A" w:rsidP="001E788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7F5D75">
        <w:rPr>
          <w:rFonts w:ascii="Times New Roman" w:hAnsi="Times New Roman" w:cs="Times New Roman"/>
          <w:sz w:val="24"/>
          <w:szCs w:val="24"/>
        </w:rPr>
        <w:tab/>
        <w:t>good and possessions, and others both great and small in Northamptonshire, except ecclesiastical persons, the two fifteenths and two tenths granted to the King at the last Parliament.   (C.F.R. 1399-1405 p.285)</w:t>
      </w:r>
    </w:p>
    <w:p w14:paraId="48745ED0" w14:textId="77777777" w:rsidR="007F5D75" w:rsidRPr="007F5D75" w:rsidRDefault="007F5D75" w:rsidP="007F5D7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F5D75">
        <w:rPr>
          <w:rFonts w:ascii="Times New Roman" w:hAnsi="Times New Roman" w:cs="Times New Roman"/>
          <w:sz w:val="24"/>
          <w:szCs w:val="24"/>
        </w:rPr>
        <w:t xml:space="preserve">  5 Jul.1413</w:t>
      </w:r>
      <w:r w:rsidRPr="007F5D75"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</w:t>
      </w:r>
    </w:p>
    <w:p w14:paraId="33662209" w14:textId="77777777" w:rsidR="007F5D75" w:rsidRPr="007F5D75" w:rsidRDefault="007F5D75" w:rsidP="007F5D7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F5D75">
        <w:rPr>
          <w:rFonts w:ascii="Times New Roman" w:hAnsi="Times New Roman" w:cs="Times New Roman"/>
          <w:sz w:val="24"/>
          <w:szCs w:val="24"/>
        </w:rPr>
        <w:tab/>
      </w:r>
      <w:r w:rsidRPr="007F5D75">
        <w:rPr>
          <w:rFonts w:ascii="Times New Roman" w:hAnsi="Times New Roman" w:cs="Times New Roman"/>
          <w:sz w:val="24"/>
          <w:szCs w:val="24"/>
        </w:rPr>
        <w:tab/>
        <w:t>all cities, boroughs and towns and from all secular lords of towns and</w:t>
      </w:r>
    </w:p>
    <w:p w14:paraId="70349041" w14:textId="77777777" w:rsidR="007F5D75" w:rsidRPr="007F5D75" w:rsidRDefault="007F5D75" w:rsidP="007F5D7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7F5D75">
        <w:rPr>
          <w:rFonts w:ascii="Times New Roman" w:hAnsi="Times New Roman" w:cs="Times New Roman"/>
          <w:sz w:val="24"/>
          <w:szCs w:val="24"/>
        </w:rPr>
        <w:t>other lay persons having goods and possessions in Northamptonshire</w:t>
      </w:r>
    </w:p>
    <w:p w14:paraId="2B8EF76A" w14:textId="77777777" w:rsidR="007F5D75" w:rsidRPr="007F5D75" w:rsidRDefault="007F5D75" w:rsidP="007F5D7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7F5D75">
        <w:rPr>
          <w:rFonts w:ascii="Times New Roman" w:hAnsi="Times New Roman" w:cs="Times New Roman"/>
          <w:sz w:val="24"/>
          <w:szCs w:val="24"/>
        </w:rPr>
        <w:t>the taxes of the fifteenth and the tenth.</w:t>
      </w:r>
    </w:p>
    <w:p w14:paraId="26B66345" w14:textId="77777777" w:rsidR="007F5D75" w:rsidRPr="007F5D75" w:rsidRDefault="007F5D75" w:rsidP="007F5D7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F5D75">
        <w:rPr>
          <w:rFonts w:ascii="Times New Roman" w:hAnsi="Times New Roman" w:cs="Times New Roman"/>
          <w:sz w:val="24"/>
          <w:szCs w:val="24"/>
        </w:rPr>
        <w:tab/>
      </w:r>
      <w:r w:rsidRPr="007F5D75">
        <w:rPr>
          <w:rFonts w:ascii="Times New Roman" w:hAnsi="Times New Roman" w:cs="Times New Roman"/>
          <w:sz w:val="24"/>
          <w:szCs w:val="24"/>
        </w:rPr>
        <w:tab/>
        <w:t>(C.F.R. 1413-22 p.26)</w:t>
      </w:r>
    </w:p>
    <w:p w14:paraId="38E15B26" w14:textId="77777777" w:rsidR="001E788A" w:rsidRPr="007F5D75" w:rsidRDefault="001E788A" w:rsidP="008B62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728C7C" w14:textId="77777777" w:rsidR="001E788A" w:rsidRPr="007F5D75" w:rsidRDefault="001E788A" w:rsidP="001E788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D84360F" w14:textId="77777777" w:rsidR="001E788A" w:rsidRDefault="001E788A" w:rsidP="001E788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7F5D75">
        <w:rPr>
          <w:rFonts w:ascii="Times New Roman" w:hAnsi="Times New Roman" w:cs="Times New Roman"/>
          <w:sz w:val="24"/>
          <w:szCs w:val="24"/>
        </w:rPr>
        <w:t>14 July 2021</w:t>
      </w:r>
    </w:p>
    <w:p w14:paraId="65536009" w14:textId="0839F70E" w:rsidR="008B62E7" w:rsidRPr="007F5D75" w:rsidRDefault="008B62E7" w:rsidP="001E788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2025</w:t>
      </w:r>
    </w:p>
    <w:p w14:paraId="4470FA05" w14:textId="77777777" w:rsidR="00BA00AB" w:rsidRPr="007F5D7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F5D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CA9F5" w14:textId="77777777" w:rsidR="001E788A" w:rsidRDefault="001E788A" w:rsidP="009139A6">
      <w:r>
        <w:separator/>
      </w:r>
    </w:p>
  </w:endnote>
  <w:endnote w:type="continuationSeparator" w:id="0">
    <w:p w14:paraId="7796FC34" w14:textId="77777777" w:rsidR="001E788A" w:rsidRDefault="001E78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20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2F20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B0F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4642A" w14:textId="77777777" w:rsidR="001E788A" w:rsidRDefault="001E788A" w:rsidP="009139A6">
      <w:r>
        <w:separator/>
      </w:r>
    </w:p>
  </w:footnote>
  <w:footnote w:type="continuationSeparator" w:id="0">
    <w:p w14:paraId="1E4EBEB7" w14:textId="77777777" w:rsidR="001E788A" w:rsidRDefault="001E78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675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805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6F2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8A"/>
    <w:rsid w:val="000666E0"/>
    <w:rsid w:val="001E788A"/>
    <w:rsid w:val="002510B7"/>
    <w:rsid w:val="005C130B"/>
    <w:rsid w:val="007F5D75"/>
    <w:rsid w:val="00826F5C"/>
    <w:rsid w:val="008B62E7"/>
    <w:rsid w:val="009139A6"/>
    <w:rsid w:val="009448BB"/>
    <w:rsid w:val="00A3176C"/>
    <w:rsid w:val="00AE65F8"/>
    <w:rsid w:val="00BA00AB"/>
    <w:rsid w:val="00CB4ED9"/>
    <w:rsid w:val="00EB3209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271E1"/>
  <w15:chartTrackingRefBased/>
  <w15:docId w15:val="{A6EA5BB9-51A8-44A3-B9AD-AEDB0099F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2021-08-03T20:54:00Z</dcterms:created>
  <dcterms:modified xsi:type="dcterms:W3CDTF">2025-05-20T08:19:00Z</dcterms:modified>
</cp:coreProperties>
</file>